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66" w:rsidRDefault="002C7566" w:rsidP="002C7566">
      <w:pPr>
        <w:pStyle w:val="NoSpacing"/>
      </w:pPr>
      <w:r>
        <w:rPr>
          <w:u w:val="single"/>
        </w:rPr>
        <w:t>John PAGE</w:t>
      </w:r>
      <w:r>
        <w:t xml:space="preserve">      (d.ca.1473)</w:t>
      </w:r>
    </w:p>
    <w:p w:rsidR="002C7566" w:rsidRDefault="002C7566" w:rsidP="002C7566">
      <w:pPr>
        <w:pStyle w:val="NoSpacing"/>
      </w:pPr>
    </w:p>
    <w:p w:rsidR="002C7566" w:rsidRDefault="002C7566" w:rsidP="002C7566">
      <w:pPr>
        <w:pStyle w:val="NoSpacing"/>
      </w:pPr>
    </w:p>
    <w:p w:rsidR="002C7566" w:rsidRDefault="002C7566" w:rsidP="002C7566">
      <w:pPr>
        <w:pStyle w:val="NoSpacing"/>
      </w:pPr>
      <w:r>
        <w:t xml:space="preserve">Son of Walter Page of </w:t>
      </w:r>
      <w:proofErr w:type="spellStart"/>
      <w:proofErr w:type="gramStart"/>
      <w:r>
        <w:t>Ickworth</w:t>
      </w:r>
      <w:proofErr w:type="spellEnd"/>
      <w:r>
        <w:t>(</w:t>
      </w:r>
      <w:proofErr w:type="gramEnd"/>
      <w:r>
        <w:t xml:space="preserve">q.v.) and his wife, Agnes(q.v.).   </w:t>
      </w:r>
    </w:p>
    <w:p w:rsidR="002C7566" w:rsidRDefault="002C7566" w:rsidP="002C7566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pp.54-5)</w:t>
      </w:r>
    </w:p>
    <w:p w:rsidR="002C7566" w:rsidRDefault="002C7566" w:rsidP="002C7566">
      <w:pPr>
        <w:pStyle w:val="NoSpacing"/>
      </w:pPr>
    </w:p>
    <w:p w:rsidR="002C7566" w:rsidRDefault="002C7566" w:rsidP="002C7566">
      <w:pPr>
        <w:pStyle w:val="NoSpacing"/>
      </w:pPr>
    </w:p>
    <w:p w:rsidR="002C7566" w:rsidRDefault="002C7566" w:rsidP="002C7566">
      <w:pPr>
        <w:pStyle w:val="NoSpacing"/>
      </w:pPr>
      <w:r>
        <w:t>24 Oct.1441</w:t>
      </w:r>
      <w:r>
        <w:tab/>
        <w:t>His father nominated him as one of the executors of his Will, in which he</w:t>
      </w:r>
    </w:p>
    <w:p w:rsidR="002C7566" w:rsidRDefault="002C7566" w:rsidP="002C7566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him the remainder of all of his lands and tenements on </w:t>
      </w:r>
      <w:proofErr w:type="spellStart"/>
      <w:r>
        <w:t>Ickworth</w:t>
      </w:r>
      <w:proofErr w:type="spellEnd"/>
      <w:r>
        <w:t>.</w:t>
      </w:r>
    </w:p>
    <w:p w:rsidR="002C7566" w:rsidRDefault="002C7566" w:rsidP="002C7566">
      <w:pPr>
        <w:pStyle w:val="NoSpacing"/>
      </w:pPr>
      <w:r>
        <w:tab/>
      </w:r>
      <w:r>
        <w:tab/>
        <w:t xml:space="preserve">He also had to provide all necessities for his sister, </w:t>
      </w:r>
      <w:proofErr w:type="gramStart"/>
      <w:r>
        <w:t>Joan(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2C7566" w:rsidRDefault="002C7566" w:rsidP="002C7566">
      <w:pPr>
        <w:pStyle w:val="NoSpacing"/>
      </w:pPr>
      <w:r>
        <w:t xml:space="preserve">     Jun.</w:t>
      </w:r>
      <w:r>
        <w:tab/>
        <w:t>1473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2C7566" w:rsidRDefault="002C7566" w:rsidP="002C7566">
      <w:pPr>
        <w:pStyle w:val="NoSpacing"/>
      </w:pPr>
    </w:p>
    <w:p w:rsidR="002C7566" w:rsidRDefault="002C7566" w:rsidP="002C7566">
      <w:pPr>
        <w:pStyle w:val="NoSpacing"/>
      </w:pPr>
    </w:p>
    <w:p w:rsidR="00E47068" w:rsidRPr="00C009D8" w:rsidRDefault="002C7566" w:rsidP="002C7566">
      <w:pPr>
        <w:pStyle w:val="NoSpacing"/>
      </w:pPr>
      <w:r>
        <w:t>10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66" w:rsidRDefault="002C7566" w:rsidP="00920DE3">
      <w:pPr>
        <w:spacing w:after="0" w:line="240" w:lineRule="auto"/>
      </w:pPr>
      <w:r>
        <w:separator/>
      </w:r>
    </w:p>
  </w:endnote>
  <w:endnote w:type="continuationSeparator" w:id="0">
    <w:p w:rsidR="002C7566" w:rsidRDefault="002C75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66" w:rsidRDefault="002C7566" w:rsidP="00920DE3">
      <w:pPr>
        <w:spacing w:after="0" w:line="240" w:lineRule="auto"/>
      </w:pPr>
      <w:r>
        <w:separator/>
      </w:r>
    </w:p>
  </w:footnote>
  <w:footnote w:type="continuationSeparator" w:id="0">
    <w:p w:rsidR="002C7566" w:rsidRDefault="002C75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66"/>
    <w:rsid w:val="00120749"/>
    <w:rsid w:val="002C756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2015-04-13T20:20:00Z</dcterms:created>
  <dcterms:modified xsi:type="dcterms:W3CDTF">2015-04-13T20:20:00Z</dcterms:modified>
</cp:coreProperties>
</file>